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E4133" w14:textId="77777777" w:rsidR="0092169C" w:rsidRDefault="0092169C" w:rsidP="009216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SOTHAKE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fl.1472)</w:t>
      </w:r>
    </w:p>
    <w:p w14:paraId="1ED82D20" w14:textId="77777777" w:rsidR="0092169C" w:rsidRDefault="0092169C" w:rsidP="009216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Skelton, Cumberland.</w:t>
      </w:r>
    </w:p>
    <w:p w14:paraId="6647F82B" w14:textId="77777777" w:rsidR="0092169C" w:rsidRDefault="0092169C" w:rsidP="009216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0877C3" w14:textId="77777777" w:rsidR="0092169C" w:rsidRDefault="0092169C" w:rsidP="009216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E7747E" w14:textId="77777777" w:rsidR="0092169C" w:rsidRDefault="0092169C" w:rsidP="009216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Sothake</w:t>
      </w:r>
      <w:proofErr w:type="spellEnd"/>
      <w:r>
        <w:rPr>
          <w:rFonts w:ascii="Times New Roman" w:hAnsi="Times New Roman" w:cs="Times New Roman"/>
          <w:sz w:val="24"/>
          <w:szCs w:val="24"/>
        </w:rPr>
        <w:t>.   (T.N.A. ref. D HGB/1/32)</w:t>
      </w:r>
    </w:p>
    <w:p w14:paraId="4F6CDAF7" w14:textId="77777777" w:rsidR="0092169C" w:rsidRDefault="0092169C" w:rsidP="009216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1923BA" w14:textId="77777777" w:rsidR="0092169C" w:rsidRDefault="0092169C" w:rsidP="009216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7C62EC" w14:textId="77777777" w:rsidR="0092169C" w:rsidRDefault="0092169C" w:rsidP="009216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Jun.</w:t>
      </w: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 xml:space="preserve">He quitclaimed his right and claim in lands, tenements etc. 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Blencogo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FEBD518" w14:textId="77777777" w:rsidR="0092169C" w:rsidRDefault="0092169C" w:rsidP="0092169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Motherby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Richard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Blenkow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(ibid.)</w:t>
      </w:r>
    </w:p>
    <w:p w14:paraId="255ADFFF" w14:textId="77777777" w:rsidR="0092169C" w:rsidRDefault="0092169C" w:rsidP="009216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501128" w14:textId="77777777" w:rsidR="0092169C" w:rsidRDefault="0092169C" w:rsidP="009216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AEE500" w14:textId="77777777" w:rsidR="0092169C" w:rsidRDefault="0092169C" w:rsidP="009216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2022</w:t>
      </w:r>
    </w:p>
    <w:p w14:paraId="7B8B117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FEF77" w14:textId="77777777" w:rsidR="0092169C" w:rsidRDefault="0092169C" w:rsidP="009139A6">
      <w:r>
        <w:separator/>
      </w:r>
    </w:p>
  </w:endnote>
  <w:endnote w:type="continuationSeparator" w:id="0">
    <w:p w14:paraId="0B2E92A6" w14:textId="77777777" w:rsidR="0092169C" w:rsidRDefault="009216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BAD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054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876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A5B60" w14:textId="77777777" w:rsidR="0092169C" w:rsidRDefault="0092169C" w:rsidP="009139A6">
      <w:r>
        <w:separator/>
      </w:r>
    </w:p>
  </w:footnote>
  <w:footnote w:type="continuationSeparator" w:id="0">
    <w:p w14:paraId="2FF024FC" w14:textId="77777777" w:rsidR="0092169C" w:rsidRDefault="009216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455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4C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88F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69C"/>
    <w:rsid w:val="000666E0"/>
    <w:rsid w:val="002510B7"/>
    <w:rsid w:val="005C130B"/>
    <w:rsid w:val="00826F5C"/>
    <w:rsid w:val="009139A6"/>
    <w:rsid w:val="0092169C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83761"/>
  <w15:chartTrackingRefBased/>
  <w15:docId w15:val="{518C0A13-7FB0-48C6-89E0-5C5B3410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2022-03-06T12:27:00Z</dcterms:created>
  <dcterms:modified xsi:type="dcterms:W3CDTF">2022-03-06T12:27:00Z</dcterms:modified>
</cp:coreProperties>
</file>